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Herne Bay and Sandwich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Herne Bay and Sandwich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Herne Bay and Sandwich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Herne Bay and Sandwich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Herne Bay and Sandwich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Herne Bay and Sandwich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Herne Bay and Sandwich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Herne Bay and Sandwich is estimated to be </w:t>
      </w:r>
      <w:r w:rsidRPr="00773DF7">
        <w:rPr>
          <w:rFonts w:ascii="Libre Franklin Light" w:eastAsia="Times New Roman" w:hAnsi="Libre Franklin Light" w:cs="Calibri Light"/>
          <w:b/>
          <w:bCs/>
          <w:color w:val="C45911" w:themeColor="accent2" w:themeShade="BF"/>
        </w:rPr>
        <w:t xml:space="preserve">£1,297,328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Herne Bay and Sandwich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Herne Bay and Sandwich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Herne Bay and Sandwich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Herne Bay and Sandwich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erne Bay and Sandwi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Herne Bay and Sandwich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erne Bay and Sandwi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Herne Bay and Sandwich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Herne Bay and Sandwich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erne Bay and Sandwi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Herne Bay and Sandwich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Herne Bay and Sandwich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Herne Bay and Sandwich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Herne Bay and Sandwich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Herne Bay and Sandwich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Herne Bay and Sandwich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£1,297,328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Herne Bay and Sandwich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£21,131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£437,008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£31,306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£8,805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£16,142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£782,936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£1,297,328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Herne Bay and Sandwich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Herne Bay and Sandwich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Herne Bay and Sandwich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Herne Bay and Sandwich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Herne Bay and Sandwich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Herne Bay and Sandwich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Herne Bay and Sandwich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Herne Bay and Sandwich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Herne Bay and Sandwich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Herne Bay and Sandwich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Herne Bay and Sandwich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Herne Bay and Sandwich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58F51A1-CDC7-417B-AFFA-691508007CF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